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9EA" w:rsidRPr="00516466" w:rsidRDefault="006729EA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6729EA" w:rsidRPr="00516466" w:rsidRDefault="006729EA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6729EA" w:rsidRDefault="006729EA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6729EA" w:rsidRPr="00516466" w:rsidRDefault="006729EA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6729EA" w:rsidRPr="00DD2718" w:rsidRDefault="006729EA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>До</w:t>
      </w:r>
    </w:p>
    <w:p w:rsidR="006729EA" w:rsidRPr="00916DBC" w:rsidRDefault="006729EA" w:rsidP="00961B3E">
      <w:pPr>
        <w:pStyle w:val="NormalWeb"/>
        <w:spacing w:before="0" w:beforeAutospacing="0" w:after="0" w:afterAutospacing="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Георги Запрянов Богданов</w:t>
      </w:r>
    </w:p>
    <w:p w:rsidR="006729EA" w:rsidRPr="00335E4B" w:rsidRDefault="006729EA" w:rsidP="00961B3E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bCs/>
          <w:sz w:val="20"/>
          <w:szCs w:val="20"/>
        </w:rPr>
        <w:t>гр. Куклен</w:t>
      </w:r>
      <w:r w:rsidRPr="00961B3E">
        <w:rPr>
          <w:rFonts w:ascii="Verdana" w:hAnsi="Verdana"/>
          <w:bCs/>
          <w:sz w:val="20"/>
          <w:szCs w:val="20"/>
        </w:rPr>
        <w:t>, ул.”</w:t>
      </w:r>
      <w:r>
        <w:rPr>
          <w:rFonts w:ascii="Verdana" w:hAnsi="Verdana"/>
          <w:bCs/>
          <w:sz w:val="20"/>
          <w:szCs w:val="20"/>
        </w:rPr>
        <w:t>Свобода</w:t>
      </w:r>
      <w:r w:rsidRPr="00961B3E">
        <w:rPr>
          <w:rFonts w:ascii="Verdana" w:hAnsi="Verdana"/>
          <w:bCs/>
          <w:sz w:val="20"/>
          <w:szCs w:val="20"/>
        </w:rPr>
        <w:t xml:space="preserve">” </w:t>
      </w:r>
      <w:r w:rsidRPr="00961B3E">
        <w:rPr>
          <w:rFonts w:ascii="Verdana" w:hAnsi="Verdana"/>
          <w:sz w:val="20"/>
          <w:szCs w:val="20"/>
        </w:rPr>
        <w:t xml:space="preserve">№ </w:t>
      </w:r>
      <w:r>
        <w:rPr>
          <w:rFonts w:ascii="Verdana" w:hAnsi="Verdana"/>
          <w:sz w:val="20"/>
          <w:szCs w:val="20"/>
        </w:rPr>
        <w:t>11</w:t>
      </w:r>
      <w:r>
        <w:rPr>
          <w:rFonts w:ascii="Verdana" w:hAnsi="Verdana"/>
          <w:sz w:val="20"/>
          <w:szCs w:val="20"/>
          <w:lang w:val="en-US"/>
        </w:rPr>
        <w:t xml:space="preserve"> </w:t>
      </w:r>
    </w:p>
    <w:p w:rsidR="006729EA" w:rsidRDefault="006729EA" w:rsidP="00961B3E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Община Родопи</w:t>
      </w:r>
    </w:p>
    <w:p w:rsidR="006729EA" w:rsidRPr="006A1C96" w:rsidRDefault="006729EA" w:rsidP="00961B3E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Кметство с. Браниполе</w:t>
      </w:r>
    </w:p>
    <w:p w:rsidR="006729EA" w:rsidRPr="005F6E0B" w:rsidRDefault="006729EA" w:rsidP="00961B3E">
      <w:pPr>
        <w:jc w:val="both"/>
        <w:rPr>
          <w:rFonts w:ascii="Verdana" w:hAnsi="Verdana"/>
          <w:b/>
          <w:color w:val="C0C0C0"/>
          <w:lang w:val="ru-RU"/>
        </w:rPr>
      </w:pPr>
    </w:p>
    <w:p w:rsidR="006729EA" w:rsidRPr="00DD2718" w:rsidRDefault="006729EA" w:rsidP="00DD2718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</w:p>
    <w:p w:rsidR="006729EA" w:rsidRPr="001301F3" w:rsidRDefault="006729EA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6729EA" w:rsidRDefault="006729EA" w:rsidP="00982B2B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ОВОС-447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05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</w:p>
    <w:p w:rsidR="006729EA" w:rsidRPr="00961B3E" w:rsidRDefault="006729EA" w:rsidP="00982B2B">
      <w:pPr>
        <w:ind w:right="240"/>
        <w:jc w:val="both"/>
        <w:rPr>
          <w:rFonts w:ascii="Verdana" w:hAnsi="Verdana"/>
          <w:bCs/>
        </w:rPr>
      </w:pPr>
      <w:r w:rsidRPr="00C02C90">
        <w:rPr>
          <w:rFonts w:ascii="Verdana" w:hAnsi="Verdana"/>
          <w:b/>
          <w:szCs w:val="28"/>
          <w:lang w:val="ru-RU"/>
        </w:rPr>
        <w:t>“</w:t>
      </w:r>
      <w:r>
        <w:rPr>
          <w:rFonts w:ascii="Verdana" w:hAnsi="Verdana"/>
          <w:b/>
          <w:szCs w:val="28"/>
          <w:lang w:val="ru-RU"/>
        </w:rPr>
        <w:t>Изграждане на крайпътен сервиз и паркинг за камиони</w:t>
      </w:r>
      <w:r>
        <w:rPr>
          <w:rFonts w:ascii="Verdana" w:hAnsi="Verdana"/>
          <w:b/>
          <w:szCs w:val="28"/>
        </w:rPr>
        <w:t>”</w:t>
      </w:r>
      <w:r>
        <w:rPr>
          <w:rFonts w:ascii="Verdana" w:hAnsi="Verdana"/>
          <w:b/>
          <w:szCs w:val="28"/>
          <w:lang w:val="bg-BG"/>
        </w:rPr>
        <w:t>,</w:t>
      </w:r>
      <w:r w:rsidRPr="0035079B">
        <w:rPr>
          <w:rFonts w:ascii="Verdana" w:hAnsi="Verdana"/>
          <w:szCs w:val="28"/>
          <w:lang w:val="bg-BG"/>
        </w:rPr>
        <w:t xml:space="preserve"> </w:t>
      </w:r>
      <w:r>
        <w:rPr>
          <w:rFonts w:ascii="Verdana" w:hAnsi="Verdana"/>
          <w:szCs w:val="28"/>
          <w:lang w:val="bg-BG"/>
        </w:rPr>
        <w:t xml:space="preserve">в образуван нов </w:t>
      </w:r>
      <w:r>
        <w:rPr>
          <w:rFonts w:ascii="Verdana" w:hAnsi="Verdana"/>
          <w:szCs w:val="28"/>
          <w:lang w:val="ru-RU"/>
        </w:rPr>
        <w:t xml:space="preserve">УПИ от имоти  </w:t>
      </w:r>
      <w:r>
        <w:rPr>
          <w:rFonts w:ascii="Verdana" w:hAnsi="Verdana"/>
          <w:bCs/>
          <w:lang w:val="bg-BG"/>
        </w:rPr>
        <w:t xml:space="preserve">№ </w:t>
      </w:r>
      <w:r>
        <w:rPr>
          <w:rFonts w:ascii="Verdana" w:hAnsi="Verdana"/>
          <w:szCs w:val="28"/>
          <w:lang w:val="ru-RU"/>
        </w:rPr>
        <w:t>040218 и 040217, землище на с. Браниполе</w:t>
      </w:r>
      <w:r>
        <w:rPr>
          <w:rFonts w:ascii="Verdana" w:hAnsi="Verdana"/>
          <w:bCs/>
          <w:lang w:val="bg-BG"/>
        </w:rPr>
        <w:t>, община Родопи</w:t>
      </w:r>
      <w:r>
        <w:rPr>
          <w:rFonts w:ascii="Verdana" w:hAnsi="Verdana"/>
          <w:szCs w:val="28"/>
        </w:rPr>
        <w:t>.</w:t>
      </w:r>
    </w:p>
    <w:p w:rsidR="006729EA" w:rsidRDefault="006729EA" w:rsidP="00982B2B">
      <w:pPr>
        <w:ind w:right="240"/>
        <w:jc w:val="both"/>
        <w:rPr>
          <w:rFonts w:ascii="Verdana" w:hAnsi="Verdana"/>
          <w:b/>
          <w:lang w:val="ru-RU"/>
        </w:rPr>
      </w:pPr>
    </w:p>
    <w:p w:rsidR="006729EA" w:rsidRDefault="006729EA" w:rsidP="00982B2B">
      <w:pPr>
        <w:ind w:right="240"/>
        <w:jc w:val="both"/>
        <w:rPr>
          <w:rFonts w:ascii="Verdana" w:hAnsi="Verdana"/>
          <w:b/>
          <w:lang w:val="ru-RU"/>
        </w:rPr>
      </w:pPr>
    </w:p>
    <w:p w:rsidR="006729EA" w:rsidRDefault="006729EA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6729EA" w:rsidRPr="00516466" w:rsidRDefault="006729EA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6729EA" w:rsidRPr="00516466" w:rsidRDefault="006729EA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6729EA" w:rsidRPr="00935B24" w:rsidRDefault="006729EA" w:rsidP="001A2387">
      <w:pPr>
        <w:spacing w:before="120"/>
        <w:ind w:right="420"/>
        <w:jc w:val="both"/>
        <w:rPr>
          <w:rFonts w:ascii="Verdana" w:hAnsi="Verdana"/>
          <w:b/>
          <w:lang w:val="bg-BG"/>
        </w:rPr>
      </w:pPr>
      <w:r w:rsidRPr="00935B24">
        <w:rPr>
          <w:rFonts w:ascii="Verdana" w:hAnsi="Verdana"/>
          <w:b/>
          <w:lang w:val="bg-BG"/>
        </w:rPr>
        <w:t>І. Относно приложимата процедура по реда на глава шеста на З</w:t>
      </w:r>
      <w:r>
        <w:rPr>
          <w:rFonts w:ascii="Verdana" w:hAnsi="Verdana"/>
          <w:b/>
          <w:lang w:val="bg-BG"/>
        </w:rPr>
        <w:t>акона за опазване на околната среда</w:t>
      </w:r>
    </w:p>
    <w:p w:rsidR="006729EA" w:rsidRPr="00004570" w:rsidRDefault="006729EA" w:rsidP="001A2387">
      <w:pPr>
        <w:ind w:right="420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>възложения</w:t>
      </w:r>
      <w:r w:rsidRPr="007C3644">
        <w:rPr>
          <w:rFonts w:ascii="Verdana" w:hAnsi="Verdana"/>
          <w:lang w:val="bg-BG"/>
        </w:rPr>
        <w:t xml:space="preserve"> 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>лагането на разпоредбата на чл.</w:t>
      </w:r>
      <w:r w:rsidRPr="007C3644">
        <w:rPr>
          <w:rFonts w:ascii="Verdana" w:hAnsi="Verdana"/>
          <w:b/>
          <w:lang w:val="bg-BG"/>
        </w:rPr>
        <w:t xml:space="preserve">91, ал.2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6729EA" w:rsidRPr="00516466" w:rsidRDefault="006729EA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6729EA" w:rsidRPr="00516466" w:rsidRDefault="006729EA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Родопи и с. Браниполе.</w:t>
      </w:r>
    </w:p>
    <w:p w:rsidR="006729EA" w:rsidRPr="00516466" w:rsidRDefault="006729EA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6729EA" w:rsidRPr="00516466" w:rsidRDefault="006729EA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6729EA" w:rsidRPr="00516466" w:rsidRDefault="006729EA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6729EA" w:rsidRPr="00BD3E37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0001033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>Брестовица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6729EA" w:rsidRPr="00516466" w:rsidRDefault="006729EA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6729EA" w:rsidRPr="00516466" w:rsidRDefault="006729E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729EA" w:rsidRPr="00516466" w:rsidRDefault="006729E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729EA" w:rsidRDefault="006729EA" w:rsidP="00516466">
      <w:pPr>
        <w:ind w:right="566"/>
        <w:jc w:val="both"/>
        <w:rPr>
          <w:rFonts w:ascii="Verdana" w:hAnsi="Verdana"/>
          <w:lang w:val="ru-RU"/>
        </w:rPr>
      </w:pPr>
    </w:p>
    <w:p w:rsidR="006729EA" w:rsidRDefault="006729EA" w:rsidP="00516466">
      <w:pPr>
        <w:ind w:right="566"/>
        <w:jc w:val="both"/>
        <w:rPr>
          <w:rFonts w:ascii="Verdana" w:hAnsi="Verdana"/>
          <w:lang w:val="ru-RU"/>
        </w:rPr>
      </w:pPr>
    </w:p>
    <w:p w:rsidR="006729EA" w:rsidRDefault="006729EA" w:rsidP="00516466">
      <w:pPr>
        <w:ind w:right="566"/>
        <w:jc w:val="both"/>
        <w:rPr>
          <w:rFonts w:ascii="Verdana" w:hAnsi="Verdana"/>
          <w:lang w:val="ru-RU"/>
        </w:rPr>
      </w:pPr>
    </w:p>
    <w:p w:rsidR="006729EA" w:rsidRPr="00516466" w:rsidRDefault="006729EA" w:rsidP="00516466">
      <w:pPr>
        <w:ind w:right="566"/>
        <w:jc w:val="both"/>
        <w:rPr>
          <w:rFonts w:ascii="Verdana" w:hAnsi="Verdana"/>
          <w:lang w:val="ru-RU"/>
        </w:rPr>
      </w:pPr>
    </w:p>
    <w:p w:rsidR="006729EA" w:rsidRPr="00516466" w:rsidRDefault="006729EA" w:rsidP="006C0EC4">
      <w:pPr>
        <w:ind w:right="240"/>
        <w:jc w:val="both"/>
        <w:rPr>
          <w:rFonts w:ascii="Verdana" w:hAnsi="Verdana"/>
          <w:lang w:val="ru-RU"/>
        </w:rPr>
      </w:pPr>
    </w:p>
    <w:p w:rsidR="006729EA" w:rsidRDefault="006729E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729EA" w:rsidRDefault="006729EA" w:rsidP="001C479F">
      <w:pPr>
        <w:jc w:val="both"/>
        <w:rPr>
          <w:rFonts w:ascii="Verdana" w:hAnsi="Verdana"/>
          <w:b/>
          <w:lang w:val="ru-RU"/>
        </w:rPr>
      </w:pPr>
    </w:p>
    <w:p w:rsidR="006729EA" w:rsidRDefault="006729E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6729EA" w:rsidRDefault="006729EA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6729EA" w:rsidRDefault="006729EA" w:rsidP="001C479F">
      <w:pPr>
        <w:jc w:val="both"/>
        <w:rPr>
          <w:rFonts w:ascii="Verdana" w:hAnsi="Verdana"/>
          <w:i/>
          <w:lang w:val="ru-RU"/>
        </w:rPr>
      </w:pPr>
    </w:p>
    <w:sectPr w:rsidR="006729EA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9EA" w:rsidRDefault="006729EA">
      <w:r>
        <w:separator/>
      </w:r>
    </w:p>
  </w:endnote>
  <w:endnote w:type="continuationSeparator" w:id="0">
    <w:p w:rsidR="006729EA" w:rsidRDefault="00672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9EA" w:rsidRDefault="006729E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6729EA" w:rsidRDefault="006729EA" w:rsidP="0022049F">
                <w:pPr>
                  <w:jc w:val="both"/>
                </w:pPr>
                <w:r w:rsidRPr="00B768B1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729EA" w:rsidRPr="009463AE" w:rsidRDefault="006729E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729EA" w:rsidRDefault="006729EA" w:rsidP="0022049F">
    <w:pPr>
      <w:pStyle w:val="Footer"/>
      <w:jc w:val="center"/>
      <w:rPr>
        <w:lang w:val="bg-BG"/>
      </w:rPr>
    </w:pPr>
  </w:p>
  <w:p w:rsidR="006729EA" w:rsidRPr="009463AE" w:rsidRDefault="006729EA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9EA" w:rsidRDefault="006729E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6729EA" w:rsidRDefault="006729EA" w:rsidP="0022049F">
                <w:pPr>
                  <w:jc w:val="both"/>
                </w:pPr>
                <w:r w:rsidRPr="00B768B1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729EA" w:rsidRPr="009463AE" w:rsidRDefault="006729E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729EA" w:rsidRDefault="006729EA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9EA" w:rsidRDefault="006729EA">
      <w:r>
        <w:separator/>
      </w:r>
    </w:p>
  </w:footnote>
  <w:footnote w:type="continuationSeparator" w:id="0">
    <w:p w:rsidR="006729EA" w:rsidRDefault="006729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9EA" w:rsidRPr="005B69F7" w:rsidRDefault="006729EA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6729EA" w:rsidRPr="005B69F7" w:rsidRDefault="006729EA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729EA" w:rsidRPr="003106F6" w:rsidRDefault="006729EA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729EA" w:rsidRPr="00ED1377" w:rsidRDefault="006729EA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0528"/>
    <w:rsid w:val="000E5271"/>
    <w:rsid w:val="000E60D9"/>
    <w:rsid w:val="000F09E5"/>
    <w:rsid w:val="000F6A48"/>
    <w:rsid w:val="000F7669"/>
    <w:rsid w:val="001014FD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E46"/>
    <w:rsid w:val="0019637F"/>
    <w:rsid w:val="0019717C"/>
    <w:rsid w:val="001977B6"/>
    <w:rsid w:val="001A1BFA"/>
    <w:rsid w:val="001A2387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1453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3D45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861"/>
    <w:rsid w:val="00267EAC"/>
    <w:rsid w:val="00272891"/>
    <w:rsid w:val="002750B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0976"/>
    <w:rsid w:val="002E3760"/>
    <w:rsid w:val="002E4040"/>
    <w:rsid w:val="002E4647"/>
    <w:rsid w:val="002F2D14"/>
    <w:rsid w:val="002F465E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5E4B"/>
    <w:rsid w:val="00337017"/>
    <w:rsid w:val="003406F4"/>
    <w:rsid w:val="0034173A"/>
    <w:rsid w:val="00346F7F"/>
    <w:rsid w:val="0035079B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2F2E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3F6DE2"/>
    <w:rsid w:val="004003DA"/>
    <w:rsid w:val="00402A70"/>
    <w:rsid w:val="004047AB"/>
    <w:rsid w:val="0040555F"/>
    <w:rsid w:val="00407FC6"/>
    <w:rsid w:val="004128BA"/>
    <w:rsid w:val="004138ED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46B5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A27"/>
    <w:rsid w:val="004F2C70"/>
    <w:rsid w:val="004F3F45"/>
    <w:rsid w:val="004F55FE"/>
    <w:rsid w:val="004F5A8C"/>
    <w:rsid w:val="00500BD5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5A35"/>
    <w:rsid w:val="00543628"/>
    <w:rsid w:val="005452D7"/>
    <w:rsid w:val="00547E76"/>
    <w:rsid w:val="00552B5F"/>
    <w:rsid w:val="00553C56"/>
    <w:rsid w:val="00553F40"/>
    <w:rsid w:val="0055488E"/>
    <w:rsid w:val="00555E33"/>
    <w:rsid w:val="00563007"/>
    <w:rsid w:val="00564328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A5D7D"/>
    <w:rsid w:val="005B0975"/>
    <w:rsid w:val="005B2D66"/>
    <w:rsid w:val="005B69F7"/>
    <w:rsid w:val="005B73BE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5C64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428D"/>
    <w:rsid w:val="00635299"/>
    <w:rsid w:val="00641E01"/>
    <w:rsid w:val="00644FB0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29EA"/>
    <w:rsid w:val="00674FFA"/>
    <w:rsid w:val="00675EAE"/>
    <w:rsid w:val="00676360"/>
    <w:rsid w:val="00681A5A"/>
    <w:rsid w:val="0068301B"/>
    <w:rsid w:val="00690E40"/>
    <w:rsid w:val="00692FD0"/>
    <w:rsid w:val="00693037"/>
    <w:rsid w:val="00693AD4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1A3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199"/>
    <w:rsid w:val="007A02D9"/>
    <w:rsid w:val="007A0441"/>
    <w:rsid w:val="007A19F6"/>
    <w:rsid w:val="007B0EB4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806124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3E21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4442"/>
    <w:rsid w:val="008C6ACE"/>
    <w:rsid w:val="008D4045"/>
    <w:rsid w:val="008D4916"/>
    <w:rsid w:val="008D7D3C"/>
    <w:rsid w:val="008E3C50"/>
    <w:rsid w:val="008E4D59"/>
    <w:rsid w:val="008F05E1"/>
    <w:rsid w:val="008F0B72"/>
    <w:rsid w:val="008F1D6E"/>
    <w:rsid w:val="008F303B"/>
    <w:rsid w:val="008F48BD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16DBC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79F2"/>
    <w:rsid w:val="00982B2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C7294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19DD"/>
    <w:rsid w:val="00A645DE"/>
    <w:rsid w:val="00A763AD"/>
    <w:rsid w:val="00A8038E"/>
    <w:rsid w:val="00A80AC2"/>
    <w:rsid w:val="00A81658"/>
    <w:rsid w:val="00A82D09"/>
    <w:rsid w:val="00A83A5B"/>
    <w:rsid w:val="00A87915"/>
    <w:rsid w:val="00A9099E"/>
    <w:rsid w:val="00A95209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21D29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768B1"/>
    <w:rsid w:val="00B81D03"/>
    <w:rsid w:val="00B82CE0"/>
    <w:rsid w:val="00B82E54"/>
    <w:rsid w:val="00B83F9D"/>
    <w:rsid w:val="00B84EA1"/>
    <w:rsid w:val="00B85CA0"/>
    <w:rsid w:val="00B9472C"/>
    <w:rsid w:val="00B957E3"/>
    <w:rsid w:val="00B9580C"/>
    <w:rsid w:val="00BA18E1"/>
    <w:rsid w:val="00BA2B37"/>
    <w:rsid w:val="00BA391A"/>
    <w:rsid w:val="00BA4EA7"/>
    <w:rsid w:val="00BA530F"/>
    <w:rsid w:val="00BA5655"/>
    <w:rsid w:val="00BB02D0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B64"/>
    <w:rsid w:val="00C3022B"/>
    <w:rsid w:val="00C30E78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7F7"/>
    <w:rsid w:val="00C91C26"/>
    <w:rsid w:val="00C93BE7"/>
    <w:rsid w:val="00C954A9"/>
    <w:rsid w:val="00C97694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1B0B"/>
    <w:rsid w:val="00CD413E"/>
    <w:rsid w:val="00CD4A7C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67CD"/>
    <w:rsid w:val="00DD0567"/>
    <w:rsid w:val="00DD2398"/>
    <w:rsid w:val="00DD2718"/>
    <w:rsid w:val="00DD2800"/>
    <w:rsid w:val="00DD3029"/>
    <w:rsid w:val="00DD45F4"/>
    <w:rsid w:val="00DE0A0C"/>
    <w:rsid w:val="00DE3DE0"/>
    <w:rsid w:val="00DE6542"/>
    <w:rsid w:val="00DE70F7"/>
    <w:rsid w:val="00DE7566"/>
    <w:rsid w:val="00DF06FF"/>
    <w:rsid w:val="00DF1699"/>
    <w:rsid w:val="00DF5854"/>
    <w:rsid w:val="00DF6676"/>
    <w:rsid w:val="00E039CE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6C0E"/>
    <w:rsid w:val="00E97186"/>
    <w:rsid w:val="00E97C7E"/>
    <w:rsid w:val="00EA00EA"/>
    <w:rsid w:val="00EA0F94"/>
    <w:rsid w:val="00EA32F7"/>
    <w:rsid w:val="00EA4700"/>
    <w:rsid w:val="00EB4165"/>
    <w:rsid w:val="00EB4756"/>
    <w:rsid w:val="00EC0F8B"/>
    <w:rsid w:val="00ED1377"/>
    <w:rsid w:val="00ED3D5B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2638"/>
    <w:rsid w:val="00F74AA2"/>
    <w:rsid w:val="00F75B71"/>
    <w:rsid w:val="00F75D6C"/>
    <w:rsid w:val="00F77DDF"/>
    <w:rsid w:val="00F86CDF"/>
    <w:rsid w:val="00F94B8F"/>
    <w:rsid w:val="00FA080C"/>
    <w:rsid w:val="00FA67C2"/>
    <w:rsid w:val="00FB1A28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81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679</Words>
  <Characters>3871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10</cp:revision>
  <cp:lastPrinted>2014-06-12T07:51:00Z</cp:lastPrinted>
  <dcterms:created xsi:type="dcterms:W3CDTF">2014-06-12T07:21:00Z</dcterms:created>
  <dcterms:modified xsi:type="dcterms:W3CDTF">2014-06-12T07:52:00Z</dcterms:modified>
</cp:coreProperties>
</file>